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CDFB5" w14:textId="77777777" w:rsidR="00687683" w:rsidRDefault="00687683" w:rsidP="00687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THROWER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0EF2A0" w14:textId="77777777" w:rsidR="00687683" w:rsidRDefault="00687683" w:rsidP="00687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Embroiderer.</w:t>
      </w:r>
    </w:p>
    <w:p w14:paraId="1E7ED618" w14:textId="77777777" w:rsidR="00687683" w:rsidRDefault="00687683" w:rsidP="00687683">
      <w:pPr>
        <w:rPr>
          <w:rFonts w:ascii="Times New Roman" w:hAnsi="Times New Roman" w:cs="Times New Roman"/>
        </w:rPr>
      </w:pPr>
    </w:p>
    <w:p w14:paraId="02E814D7" w14:textId="6442F62D" w:rsidR="00687683" w:rsidRDefault="00687683" w:rsidP="00687683">
      <w:pPr>
        <w:rPr>
          <w:rFonts w:ascii="Times New Roman" w:hAnsi="Times New Roman" w:cs="Times New Roman"/>
        </w:rPr>
      </w:pPr>
    </w:p>
    <w:p w14:paraId="10546EAD" w14:textId="77777777" w:rsidR="0004087D" w:rsidRDefault="0004087D" w:rsidP="0004087D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 xml:space="preserve">Christopher </w:t>
      </w:r>
      <w:proofErr w:type="spellStart"/>
      <w:r>
        <w:rPr>
          <w:rFonts w:eastAsia="Calibri"/>
        </w:rPr>
        <w:t>Hawe</w:t>
      </w:r>
      <w:proofErr w:type="spellEnd"/>
      <w:r>
        <w:rPr>
          <w:rFonts w:eastAsia="Calibri"/>
        </w:rPr>
        <w:t xml:space="preserve"> of London, mercer(q.v.), brought a plaint of debt against</w:t>
      </w:r>
    </w:p>
    <w:p w14:paraId="122699EC" w14:textId="77777777" w:rsidR="0004087D" w:rsidRDefault="0004087D" w:rsidP="0004087D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him and William Thrower of </w:t>
      </w:r>
      <w:proofErr w:type="spellStart"/>
      <w:r>
        <w:rPr>
          <w:rFonts w:eastAsia="Calibri"/>
        </w:rPr>
        <w:t>Hitcham</w:t>
      </w:r>
      <w:proofErr w:type="spellEnd"/>
      <w:r>
        <w:rPr>
          <w:rFonts w:eastAsia="Calibri"/>
        </w:rPr>
        <w:t>, Suffolk(q.v.)</w:t>
      </w:r>
    </w:p>
    <w:p w14:paraId="6DEBB99D" w14:textId="77777777" w:rsidR="0004087D" w:rsidRDefault="0004087D" w:rsidP="0004087D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6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073CB5CC" w14:textId="77777777" w:rsidR="0004087D" w:rsidRDefault="0004087D" w:rsidP="0004087D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 xml:space="preserve">Christopher </w:t>
      </w:r>
      <w:proofErr w:type="spellStart"/>
      <w:r>
        <w:rPr>
          <w:rFonts w:eastAsia="Calibri"/>
        </w:rPr>
        <w:t>Hawe</w:t>
      </w:r>
      <w:proofErr w:type="spellEnd"/>
      <w:r>
        <w:rPr>
          <w:rFonts w:eastAsia="Calibri"/>
        </w:rPr>
        <w:t xml:space="preserve"> of London, mercer(q.v.), brought a plaint of debt against</w:t>
      </w:r>
    </w:p>
    <w:p w14:paraId="3F170D08" w14:textId="77777777" w:rsidR="0004087D" w:rsidRDefault="0004087D" w:rsidP="0004087D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him and William Forster of Ipswich, Suffolk(q.v.)</w:t>
      </w:r>
    </w:p>
    <w:p w14:paraId="77EB1368" w14:textId="4D9242C3" w:rsidR="0004087D" w:rsidRPr="0004087D" w:rsidRDefault="0004087D" w:rsidP="0004087D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7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1C741F79" w14:textId="77777777" w:rsidR="00687683" w:rsidRDefault="00687683" w:rsidP="00687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Christopher Hawes of London, mercer(q.v.), brought a plaint of debt against</w:t>
      </w:r>
    </w:p>
    <w:p w14:paraId="2DE8349C" w14:textId="77777777" w:rsidR="00687683" w:rsidRDefault="00687683" w:rsidP="0068768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George </w:t>
      </w:r>
      <w:proofErr w:type="spellStart"/>
      <w:r>
        <w:rPr>
          <w:rFonts w:ascii="Times New Roman" w:hAnsi="Times New Roman" w:cs="Times New Roman"/>
        </w:rPr>
        <w:t>Marbere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Leybourne</w:t>
      </w:r>
      <w:proofErr w:type="spellEnd"/>
      <w:r>
        <w:rPr>
          <w:rFonts w:ascii="Times New Roman" w:hAnsi="Times New Roman" w:cs="Times New Roman"/>
        </w:rPr>
        <w:t xml:space="preserve">, Kent(q.v.), Robert </w:t>
      </w:r>
      <w:proofErr w:type="spellStart"/>
      <w:r>
        <w:rPr>
          <w:rFonts w:ascii="Times New Roman" w:hAnsi="Times New Roman" w:cs="Times New Roman"/>
        </w:rPr>
        <w:t>Nevell</w:t>
      </w:r>
      <w:proofErr w:type="spellEnd"/>
      <w:r>
        <w:rPr>
          <w:rFonts w:ascii="Times New Roman" w:hAnsi="Times New Roman" w:cs="Times New Roman"/>
        </w:rPr>
        <w:t xml:space="preserve"> of Westminster(q.v.) and John </w:t>
      </w:r>
      <w:proofErr w:type="spellStart"/>
      <w:r>
        <w:rPr>
          <w:rFonts w:ascii="Times New Roman" w:hAnsi="Times New Roman" w:cs="Times New Roman"/>
        </w:rPr>
        <w:t>Aleyn</w:t>
      </w:r>
      <w:proofErr w:type="spellEnd"/>
      <w:r>
        <w:rPr>
          <w:rFonts w:ascii="Times New Roman" w:hAnsi="Times New Roman" w:cs="Times New Roman"/>
        </w:rPr>
        <w:t xml:space="preserve"> of Ludlow, Shropshire(q.v.).  </w:t>
      </w:r>
    </w:p>
    <w:p w14:paraId="4037125F" w14:textId="77777777" w:rsidR="00687683" w:rsidRDefault="00687683" w:rsidP="0068768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8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BC8AE37" w14:textId="77777777" w:rsidR="00687683" w:rsidRDefault="00687683" w:rsidP="00687683">
      <w:pPr>
        <w:rPr>
          <w:rFonts w:ascii="Times New Roman" w:hAnsi="Times New Roman" w:cs="Times New Roman"/>
        </w:rPr>
      </w:pPr>
    </w:p>
    <w:p w14:paraId="7CD03670" w14:textId="77777777" w:rsidR="00687683" w:rsidRDefault="00687683" w:rsidP="00687683">
      <w:pPr>
        <w:rPr>
          <w:rFonts w:ascii="Times New Roman" w:hAnsi="Times New Roman" w:cs="Times New Roman"/>
        </w:rPr>
      </w:pPr>
    </w:p>
    <w:p w14:paraId="5AC56B4F" w14:textId="7F1819B6" w:rsidR="00687683" w:rsidRDefault="00687683" w:rsidP="00687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2018</w:t>
      </w:r>
    </w:p>
    <w:p w14:paraId="5A9F6A61" w14:textId="5AC0DC30" w:rsidR="0004087D" w:rsidRDefault="0004087D" w:rsidP="006876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May 2021</w:t>
      </w:r>
    </w:p>
    <w:p w14:paraId="62B2A305" w14:textId="77777777" w:rsidR="006B2F86" w:rsidRPr="00E71FC3" w:rsidRDefault="0004087D" w:rsidP="00E71FC3">
      <w:pPr>
        <w:pStyle w:val="NoSpacing"/>
      </w:pPr>
    </w:p>
    <w:sectPr w:rsidR="006B2F86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6D32" w14:textId="77777777" w:rsidR="00687683" w:rsidRDefault="00687683" w:rsidP="00E71FC3">
      <w:r>
        <w:separator/>
      </w:r>
    </w:p>
  </w:endnote>
  <w:endnote w:type="continuationSeparator" w:id="0">
    <w:p w14:paraId="31BA5162" w14:textId="77777777" w:rsidR="00687683" w:rsidRDefault="006876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73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12D" w14:textId="77777777" w:rsidR="00687683" w:rsidRDefault="00687683" w:rsidP="00E71FC3">
      <w:r>
        <w:separator/>
      </w:r>
    </w:p>
  </w:footnote>
  <w:footnote w:type="continuationSeparator" w:id="0">
    <w:p w14:paraId="640D4E16" w14:textId="77777777" w:rsidR="00687683" w:rsidRDefault="006876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83"/>
    <w:rsid w:val="0004087D"/>
    <w:rsid w:val="001A7C09"/>
    <w:rsid w:val="00577BD5"/>
    <w:rsid w:val="00656CBA"/>
    <w:rsid w:val="00687683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832E2"/>
  <w15:chartTrackingRefBased/>
  <w15:docId w15:val="{E56F3973-683F-4EF3-B801-B8978EB7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68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876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2018-01-14T20:28:00Z</dcterms:created>
  <dcterms:modified xsi:type="dcterms:W3CDTF">2021-05-10T06:45:00Z</dcterms:modified>
</cp:coreProperties>
</file>